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76" w:rsidRPr="00005602" w:rsidRDefault="00051F76" w:rsidP="008B205D">
      <w:pPr>
        <w:suppressAutoHyphens w:val="0"/>
        <w:ind w:left="6372" w:firstLine="708"/>
        <w:jc w:val="right"/>
        <w:rPr>
          <w:sz w:val="26"/>
          <w:szCs w:val="26"/>
          <w:lang w:eastAsia="ru-RU"/>
        </w:rPr>
      </w:pPr>
      <w:r w:rsidRPr="00005602">
        <w:rPr>
          <w:sz w:val="26"/>
          <w:szCs w:val="26"/>
          <w:lang w:eastAsia="ru-RU"/>
        </w:rPr>
        <w:t>Приложение  19</w:t>
      </w:r>
    </w:p>
    <w:p w:rsidR="00051F76" w:rsidRPr="00005602" w:rsidRDefault="00051F76" w:rsidP="008B205D">
      <w:pPr>
        <w:suppressAutoHyphens w:val="0"/>
        <w:ind w:firstLine="567"/>
        <w:jc w:val="right"/>
        <w:rPr>
          <w:sz w:val="26"/>
          <w:szCs w:val="26"/>
          <w:lang w:eastAsia="ru-RU"/>
        </w:rPr>
      </w:pPr>
      <w:r w:rsidRPr="00005602">
        <w:rPr>
          <w:sz w:val="26"/>
          <w:szCs w:val="26"/>
          <w:lang w:eastAsia="ru-RU"/>
        </w:rPr>
        <w:t xml:space="preserve"> к решению Думы Советского района</w:t>
      </w:r>
    </w:p>
    <w:p w:rsidR="00051F76" w:rsidRPr="00005602" w:rsidRDefault="00051F76" w:rsidP="008B205D">
      <w:pPr>
        <w:jc w:val="right"/>
        <w:rPr>
          <w:sz w:val="26"/>
          <w:szCs w:val="26"/>
          <w:lang w:eastAsia="ru-RU"/>
        </w:rPr>
      </w:pPr>
      <w:r w:rsidRPr="00005602">
        <w:rPr>
          <w:sz w:val="26"/>
          <w:szCs w:val="26"/>
          <w:lang w:eastAsia="ru-RU"/>
        </w:rPr>
        <w:t>от «26» марта 2021 г. № 460</w:t>
      </w:r>
    </w:p>
    <w:p w:rsidR="00051F76" w:rsidRPr="00005602" w:rsidRDefault="00051F76" w:rsidP="008B205D">
      <w:pPr>
        <w:rPr>
          <w:sz w:val="26"/>
          <w:szCs w:val="26"/>
          <w:lang w:eastAsia="ru-RU"/>
        </w:rPr>
      </w:pPr>
    </w:p>
    <w:p w:rsidR="00051F76" w:rsidRPr="00005602" w:rsidRDefault="00051F76" w:rsidP="00DE1CDC">
      <w:pPr>
        <w:jc w:val="both"/>
        <w:rPr>
          <w:color w:val="00000A"/>
          <w:sz w:val="26"/>
          <w:szCs w:val="26"/>
          <w:lang w:eastAsia="ru-RU"/>
        </w:rPr>
      </w:pPr>
    </w:p>
    <w:p w:rsidR="00051F76" w:rsidRPr="00005602" w:rsidRDefault="00051F76" w:rsidP="00DE1CDC">
      <w:pPr>
        <w:jc w:val="center"/>
        <w:rPr>
          <w:b/>
          <w:color w:val="00000A"/>
          <w:sz w:val="26"/>
          <w:szCs w:val="26"/>
          <w:lang w:eastAsia="ru-RU"/>
        </w:rPr>
      </w:pPr>
      <w:r w:rsidRPr="00005602">
        <w:rPr>
          <w:b/>
          <w:color w:val="00000A"/>
          <w:sz w:val="26"/>
          <w:szCs w:val="26"/>
          <w:lang w:eastAsia="ru-RU"/>
        </w:rPr>
        <w:t xml:space="preserve">Отчет </w:t>
      </w:r>
    </w:p>
    <w:p w:rsidR="00051F76" w:rsidRPr="00005602" w:rsidRDefault="00051F76" w:rsidP="00DE1CDC">
      <w:pPr>
        <w:jc w:val="center"/>
        <w:rPr>
          <w:b/>
          <w:sz w:val="26"/>
          <w:szCs w:val="26"/>
        </w:rPr>
      </w:pPr>
      <w:r w:rsidRPr="00005602">
        <w:rPr>
          <w:b/>
          <w:color w:val="00000A"/>
          <w:sz w:val="26"/>
          <w:szCs w:val="26"/>
          <w:lang w:eastAsia="ru-RU"/>
        </w:rPr>
        <w:t>о реализации муниципальной программы Советского района</w:t>
      </w:r>
    </w:p>
    <w:p w:rsidR="00051F76" w:rsidRDefault="00051F76" w:rsidP="008B205D">
      <w:pPr>
        <w:spacing w:line="276" w:lineRule="auto"/>
        <w:jc w:val="center"/>
        <w:rPr>
          <w:b/>
          <w:sz w:val="26"/>
          <w:szCs w:val="26"/>
        </w:rPr>
      </w:pPr>
      <w:r w:rsidRPr="00005602">
        <w:rPr>
          <w:b/>
          <w:sz w:val="26"/>
          <w:szCs w:val="26"/>
        </w:rPr>
        <w:t xml:space="preserve">«Улучшение условий и охраны труда, поддержка занятости </w:t>
      </w:r>
    </w:p>
    <w:p w:rsidR="00051F76" w:rsidRPr="00005602" w:rsidRDefault="00051F76" w:rsidP="00901160">
      <w:pPr>
        <w:spacing w:line="276" w:lineRule="auto"/>
        <w:jc w:val="center"/>
        <w:rPr>
          <w:b/>
          <w:bCs/>
          <w:color w:val="26282F"/>
          <w:sz w:val="26"/>
          <w:szCs w:val="26"/>
          <w:lang w:eastAsia="ru-RU"/>
        </w:rPr>
      </w:pPr>
      <w:r w:rsidRPr="00005602">
        <w:rPr>
          <w:b/>
          <w:sz w:val="26"/>
          <w:szCs w:val="26"/>
        </w:rPr>
        <w:t xml:space="preserve">населения в Советском районе» </w:t>
      </w:r>
      <w:r w:rsidRPr="00005602">
        <w:rPr>
          <w:b/>
          <w:bCs/>
          <w:color w:val="26282F"/>
          <w:sz w:val="26"/>
          <w:szCs w:val="26"/>
          <w:lang w:eastAsia="ru-RU"/>
        </w:rPr>
        <w:t>за 2020 год</w:t>
      </w:r>
    </w:p>
    <w:p w:rsidR="00051F76" w:rsidRPr="00005602" w:rsidRDefault="00051F76" w:rsidP="00DE1CDC">
      <w:pPr>
        <w:rPr>
          <w:rFonts w:ascii="Calibri" w:hAnsi="Calibri" w:cs="Calibri"/>
          <w:color w:val="00000A"/>
          <w:sz w:val="26"/>
          <w:szCs w:val="26"/>
          <w:lang w:eastAsia="ru-RU"/>
        </w:rPr>
      </w:pPr>
    </w:p>
    <w:p w:rsidR="00051F76" w:rsidRPr="00005602" w:rsidRDefault="00051F76" w:rsidP="00005602">
      <w:pPr>
        <w:spacing w:line="276" w:lineRule="auto"/>
        <w:ind w:firstLine="720"/>
        <w:contextualSpacing/>
        <w:jc w:val="both"/>
        <w:rPr>
          <w:sz w:val="26"/>
          <w:szCs w:val="26"/>
        </w:rPr>
      </w:pPr>
      <w:r w:rsidRPr="00005602">
        <w:rPr>
          <w:color w:val="00000A"/>
          <w:sz w:val="26"/>
          <w:szCs w:val="26"/>
          <w:lang w:eastAsia="ru-RU"/>
        </w:rPr>
        <w:t xml:space="preserve">1. </w:t>
      </w:r>
      <w:r w:rsidRPr="00005602">
        <w:rPr>
          <w:b/>
          <w:sz w:val="26"/>
          <w:szCs w:val="26"/>
        </w:rPr>
        <w:t>Муниципальная программа</w:t>
      </w:r>
      <w:r w:rsidRPr="00005602">
        <w:rPr>
          <w:sz w:val="26"/>
          <w:szCs w:val="26"/>
        </w:rPr>
        <w:t xml:space="preserve"> «Улучшение условий и охраны труда, поддержка занятости населения в Советском районе» (</w:t>
      </w:r>
      <w:r w:rsidRPr="00005602">
        <w:rPr>
          <w:color w:val="000000"/>
          <w:sz w:val="26"/>
          <w:szCs w:val="26"/>
        </w:rPr>
        <w:t xml:space="preserve">далее – программа), утверждена постановлением администрации Советского района </w:t>
      </w:r>
      <w:r w:rsidRPr="00005602">
        <w:rPr>
          <w:sz w:val="26"/>
          <w:szCs w:val="26"/>
        </w:rPr>
        <w:t>от 29.10.2018 № 2324 (с изменениями от 30.12.2020 №</w:t>
      </w:r>
      <w:r>
        <w:rPr>
          <w:sz w:val="26"/>
          <w:szCs w:val="26"/>
        </w:rPr>
        <w:t xml:space="preserve"> </w:t>
      </w:r>
      <w:r w:rsidRPr="00005602">
        <w:rPr>
          <w:sz w:val="26"/>
          <w:szCs w:val="26"/>
        </w:rPr>
        <w:t>2728).</w:t>
      </w:r>
    </w:p>
    <w:p w:rsidR="00051F76" w:rsidRPr="00005602" w:rsidRDefault="00051F76" w:rsidP="00005602">
      <w:pPr>
        <w:spacing w:line="276" w:lineRule="auto"/>
        <w:ind w:firstLine="720"/>
        <w:contextualSpacing/>
        <w:jc w:val="both"/>
        <w:rPr>
          <w:sz w:val="26"/>
          <w:szCs w:val="26"/>
        </w:rPr>
      </w:pPr>
    </w:p>
    <w:p w:rsidR="00051F76" w:rsidRPr="00005602" w:rsidRDefault="00051F76" w:rsidP="00005602">
      <w:pPr>
        <w:spacing w:line="264" w:lineRule="auto"/>
        <w:ind w:firstLine="720"/>
        <w:jc w:val="both"/>
        <w:rPr>
          <w:b/>
          <w:sz w:val="26"/>
          <w:szCs w:val="26"/>
        </w:rPr>
      </w:pPr>
      <w:r w:rsidRPr="00005602">
        <w:rPr>
          <w:b/>
          <w:sz w:val="26"/>
          <w:szCs w:val="26"/>
        </w:rPr>
        <w:t xml:space="preserve">2. Цели программы: </w:t>
      </w:r>
    </w:p>
    <w:p w:rsidR="00051F76" w:rsidRPr="00005602" w:rsidRDefault="00051F76" w:rsidP="00005602">
      <w:pPr>
        <w:pStyle w:val="ListParagraph"/>
        <w:tabs>
          <w:tab w:val="left" w:pos="400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005602">
        <w:rPr>
          <w:sz w:val="26"/>
          <w:szCs w:val="26"/>
        </w:rPr>
        <w:t>Снижение уровней производственного травматизма и профессиональной заболеваемости.</w:t>
      </w:r>
    </w:p>
    <w:p w:rsidR="00051F76" w:rsidRPr="00005602" w:rsidRDefault="00051F76" w:rsidP="00005602">
      <w:pPr>
        <w:pStyle w:val="ListParagraph"/>
        <w:tabs>
          <w:tab w:val="left" w:pos="400"/>
        </w:tabs>
        <w:ind w:left="0"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2. </w:t>
      </w:r>
      <w:r w:rsidRPr="00005602">
        <w:rPr>
          <w:color w:val="000000"/>
          <w:sz w:val="26"/>
          <w:szCs w:val="26"/>
          <w:lang w:eastAsia="ru-RU"/>
        </w:rPr>
        <w:t>Снижение уровня безработицы в Советском районе.</w:t>
      </w:r>
    </w:p>
    <w:p w:rsidR="00051F76" w:rsidRPr="00005602" w:rsidRDefault="00051F76" w:rsidP="00005602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</w:p>
    <w:p w:rsidR="00051F76" w:rsidRPr="00005602" w:rsidRDefault="00051F76" w:rsidP="00005602">
      <w:pPr>
        <w:ind w:firstLine="720"/>
        <w:contextualSpacing/>
        <w:jc w:val="both"/>
        <w:rPr>
          <w:b/>
          <w:sz w:val="26"/>
          <w:szCs w:val="26"/>
        </w:rPr>
      </w:pPr>
      <w:r w:rsidRPr="00005602">
        <w:rPr>
          <w:b/>
          <w:color w:val="00000A"/>
          <w:sz w:val="26"/>
          <w:szCs w:val="26"/>
          <w:lang w:eastAsia="ru-RU"/>
        </w:rPr>
        <w:t>3. Объемы и источники финансирования программы за 2020 год.</w:t>
      </w:r>
    </w:p>
    <w:p w:rsidR="00051F76" w:rsidRPr="00005602" w:rsidRDefault="00051F76" w:rsidP="00DE1CDC">
      <w:pPr>
        <w:ind w:firstLine="567"/>
        <w:contextualSpacing/>
        <w:jc w:val="both"/>
        <w:rPr>
          <w:color w:val="00000A"/>
          <w:sz w:val="26"/>
          <w:szCs w:val="26"/>
          <w:lang w:eastAsia="ru-RU"/>
        </w:rPr>
      </w:pPr>
    </w:p>
    <w:tbl>
      <w:tblPr>
        <w:tblW w:w="10105" w:type="dxa"/>
        <w:tblInd w:w="98" w:type="dxa"/>
        <w:tblLayout w:type="fixed"/>
        <w:tblCellMar>
          <w:left w:w="98" w:type="dxa"/>
        </w:tblCellMar>
        <w:tblLook w:val="0000"/>
      </w:tblPr>
      <w:tblGrid>
        <w:gridCol w:w="2880"/>
        <w:gridCol w:w="1559"/>
        <w:gridCol w:w="1418"/>
        <w:gridCol w:w="1193"/>
        <w:gridCol w:w="1583"/>
        <w:gridCol w:w="1472"/>
      </w:tblGrid>
      <w:tr w:rsidR="00051F76" w:rsidRPr="00005602" w:rsidTr="00005602">
        <w:trPr>
          <w:trHeight w:val="1072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A11BB5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005602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A11BB5">
            <w:pPr>
              <w:jc w:val="center"/>
              <w:rPr>
                <w:sz w:val="26"/>
                <w:szCs w:val="26"/>
                <w:lang w:eastAsia="ru-RU"/>
              </w:rPr>
            </w:pPr>
            <w:r w:rsidRPr="00005602">
              <w:rPr>
                <w:sz w:val="26"/>
                <w:szCs w:val="26"/>
                <w:lang w:eastAsia="ru-RU"/>
              </w:rPr>
              <w:t>Годовые плановые назначения</w:t>
            </w:r>
            <w:r w:rsidRPr="00005602">
              <w:rPr>
                <w:color w:val="00000A"/>
                <w:sz w:val="26"/>
                <w:szCs w:val="26"/>
                <w:lang w:eastAsia="ru-RU"/>
              </w:rPr>
              <w:t>*,</w:t>
            </w:r>
          </w:p>
          <w:p w:rsidR="00051F76" w:rsidRPr="00005602" w:rsidRDefault="00051F76" w:rsidP="00A11BB5">
            <w:pPr>
              <w:jc w:val="center"/>
              <w:rPr>
                <w:sz w:val="26"/>
                <w:szCs w:val="26"/>
              </w:rPr>
            </w:pPr>
            <w:bookmarkStart w:id="0" w:name="__DdeLink__110_1717139950"/>
            <w:bookmarkEnd w:id="0"/>
            <w:r w:rsidRPr="00005602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A11BB5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Профи-нансиро-вано*,</w:t>
            </w:r>
          </w:p>
          <w:p w:rsidR="00051F76" w:rsidRPr="00005602" w:rsidRDefault="00051F76" w:rsidP="00A11BB5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A11BB5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% финанси-рования к плану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A11BB5">
            <w:pPr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  <w:lang w:eastAsia="ru-RU"/>
              </w:rPr>
              <w:t>Фактические расходы</w:t>
            </w:r>
            <w:r w:rsidRPr="00005602">
              <w:rPr>
                <w:color w:val="00000A"/>
                <w:sz w:val="26"/>
                <w:szCs w:val="26"/>
                <w:lang w:eastAsia="ru-RU"/>
              </w:rPr>
              <w:t>*, тыс. руб.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1F76" w:rsidRPr="00005602" w:rsidRDefault="00051F76" w:rsidP="00A11BB5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% исполнения к финанси- рованию</w:t>
            </w:r>
          </w:p>
        </w:tc>
      </w:tr>
      <w:tr w:rsidR="00051F76" w:rsidRPr="00005602" w:rsidTr="00005602">
        <w:trPr>
          <w:trHeight w:val="248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051F76" w:rsidRPr="00005602" w:rsidRDefault="00051F76" w:rsidP="00FB740F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14 731,5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9511EC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12 630,0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85,7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12 630,0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100,0</w:t>
            </w:r>
          </w:p>
        </w:tc>
      </w:tr>
      <w:tr w:rsidR="00051F76" w:rsidRPr="00005602" w:rsidTr="00005602">
        <w:trPr>
          <w:trHeight w:val="268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051F76" w:rsidRPr="00005602" w:rsidRDefault="00051F76" w:rsidP="00FB740F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color w:val="00000A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051F76" w:rsidRPr="00005602" w:rsidTr="00005602">
        <w:trPr>
          <w:trHeight w:val="287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051F76" w:rsidRPr="00005602" w:rsidRDefault="00051F76" w:rsidP="00FB740F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</w:tr>
      <w:tr w:rsidR="00051F76" w:rsidRPr="00005602" w:rsidTr="00005602">
        <w:trPr>
          <w:trHeight w:val="292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051F76" w:rsidRPr="00005602" w:rsidRDefault="00051F76" w:rsidP="00FB740F">
            <w:pPr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 xml:space="preserve">Бюджет </w:t>
            </w:r>
            <w:r w:rsidRPr="00005602">
              <w:rPr>
                <w:color w:val="00000A"/>
                <w:sz w:val="26"/>
                <w:szCs w:val="26"/>
                <w:lang w:eastAsia="ru-RU"/>
              </w:rPr>
              <w:br/>
              <w:t>ХМАО - Югры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14 692,0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9511EC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12 590,5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85,7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9511EC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12 590,5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100,0</w:t>
            </w:r>
          </w:p>
        </w:tc>
      </w:tr>
      <w:tr w:rsidR="00051F76" w:rsidRPr="00005602" w:rsidTr="00005602">
        <w:trPr>
          <w:trHeight w:val="536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051F76" w:rsidRPr="00005602" w:rsidRDefault="00051F76" w:rsidP="00FB740F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Бюджет</w:t>
            </w:r>
          </w:p>
          <w:p w:rsidR="00051F76" w:rsidRPr="00005602" w:rsidRDefault="00051F76" w:rsidP="00FB740F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39,5</w:t>
            </w:r>
          </w:p>
        </w:tc>
        <w:tc>
          <w:tcPr>
            <w:tcW w:w="11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AC5CF4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100,0</w:t>
            </w:r>
          </w:p>
        </w:tc>
        <w:tc>
          <w:tcPr>
            <w:tcW w:w="1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39,5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051F76" w:rsidRPr="00005602" w:rsidRDefault="00051F76" w:rsidP="00316779">
            <w:pPr>
              <w:snapToGrid w:val="0"/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100,0</w:t>
            </w:r>
          </w:p>
        </w:tc>
      </w:tr>
    </w:tbl>
    <w:p w:rsidR="00051F76" w:rsidRPr="00005602" w:rsidRDefault="00051F76" w:rsidP="00005602">
      <w:pPr>
        <w:jc w:val="both"/>
        <w:rPr>
          <w:sz w:val="26"/>
          <w:szCs w:val="26"/>
        </w:rPr>
      </w:pPr>
      <w:r w:rsidRPr="00005602">
        <w:rPr>
          <w:color w:val="00000A"/>
          <w:sz w:val="26"/>
          <w:szCs w:val="26"/>
          <w:lang w:eastAsia="ru-RU"/>
        </w:rPr>
        <w:t>*</w:t>
      </w:r>
      <w:r w:rsidRPr="00005602">
        <w:rPr>
          <w:sz w:val="26"/>
          <w:szCs w:val="26"/>
        </w:rPr>
        <w:t>- (по данным Финансово-экономического  управления администрации Советского района).</w:t>
      </w:r>
    </w:p>
    <w:p w:rsidR="00051F76" w:rsidRPr="00005602" w:rsidRDefault="00051F76" w:rsidP="00DE1CDC">
      <w:pPr>
        <w:rPr>
          <w:sz w:val="26"/>
          <w:szCs w:val="26"/>
        </w:rPr>
      </w:pPr>
    </w:p>
    <w:p w:rsidR="00051F76" w:rsidRPr="00005602" w:rsidRDefault="00051F76" w:rsidP="00005602">
      <w:pPr>
        <w:jc w:val="center"/>
        <w:rPr>
          <w:b/>
          <w:sz w:val="26"/>
          <w:szCs w:val="26"/>
        </w:rPr>
      </w:pPr>
      <w:r w:rsidRPr="00005602">
        <w:rPr>
          <w:b/>
          <w:color w:val="00000A"/>
          <w:sz w:val="26"/>
          <w:szCs w:val="26"/>
          <w:lang w:eastAsia="ru-RU"/>
        </w:rPr>
        <w:t>4. Выполнение мероприятий программы за 2020 год.</w:t>
      </w:r>
    </w:p>
    <w:p w:rsidR="00051F76" w:rsidRPr="00005602" w:rsidRDefault="00051F76" w:rsidP="00DE1CDC">
      <w:pPr>
        <w:jc w:val="both"/>
        <w:rPr>
          <w:color w:val="00000A"/>
          <w:sz w:val="26"/>
          <w:szCs w:val="26"/>
          <w:lang w:eastAsia="ru-RU"/>
        </w:rPr>
      </w:pPr>
    </w:p>
    <w:tbl>
      <w:tblPr>
        <w:tblW w:w="10080" w:type="dxa"/>
        <w:tblInd w:w="108" w:type="dxa"/>
        <w:tblLayout w:type="fixed"/>
        <w:tblLook w:val="0000"/>
      </w:tblPr>
      <w:tblGrid>
        <w:gridCol w:w="567"/>
        <w:gridCol w:w="3402"/>
        <w:gridCol w:w="1560"/>
        <w:gridCol w:w="4551"/>
      </w:tblGrid>
      <w:tr w:rsidR="00051F76" w:rsidRPr="00005602" w:rsidTr="0000560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072B0C">
            <w:pPr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901160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A"/>
                <w:sz w:val="26"/>
                <w:szCs w:val="26"/>
                <w:lang w:eastAsia="ru-RU"/>
              </w:rPr>
              <w:t>Наименование мероприятия   муниципальной программы</w:t>
            </w:r>
            <w:r w:rsidRPr="00005602">
              <w:rPr>
                <w:sz w:val="26"/>
                <w:szCs w:val="26"/>
                <w:lang w:eastAsia="ru-RU"/>
              </w:rPr>
              <w:t xml:space="preserve"> </w:t>
            </w:r>
          </w:p>
          <w:p w:rsidR="00051F76" w:rsidRPr="00005602" w:rsidRDefault="00051F76" w:rsidP="00FB740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FB740F">
            <w:pPr>
              <w:jc w:val="center"/>
              <w:rPr>
                <w:sz w:val="26"/>
                <w:szCs w:val="26"/>
                <w:lang w:eastAsia="ru-RU"/>
              </w:rPr>
            </w:pPr>
            <w:r w:rsidRPr="00005602">
              <w:rPr>
                <w:sz w:val="26"/>
                <w:szCs w:val="26"/>
                <w:lang w:eastAsia="ru-RU"/>
              </w:rPr>
              <w:t>Фактические расходы,</w:t>
            </w:r>
          </w:p>
          <w:p w:rsidR="00051F76" w:rsidRPr="00005602" w:rsidRDefault="00051F76" w:rsidP="00FB740F">
            <w:pPr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  <w:lang w:eastAsia="ru-RU"/>
              </w:rPr>
              <w:t xml:space="preserve"> тыс. руб.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F76" w:rsidRPr="00005602" w:rsidRDefault="00051F76" w:rsidP="00FB740F">
            <w:pPr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  <w:lang w:eastAsia="ru-RU"/>
              </w:rPr>
              <w:t xml:space="preserve">Информация </w:t>
            </w:r>
          </w:p>
          <w:p w:rsidR="00051F76" w:rsidRPr="00005602" w:rsidRDefault="00051F76" w:rsidP="00FB740F">
            <w:pPr>
              <w:jc w:val="center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  <w:lang w:eastAsia="ru-RU"/>
              </w:rPr>
              <w:t>о выполнении мероприятий</w:t>
            </w:r>
          </w:p>
        </w:tc>
      </w:tr>
      <w:tr w:rsidR="00051F76" w:rsidRPr="00005602" w:rsidTr="00005602">
        <w:trPr>
          <w:trHeight w:val="6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FB740F">
            <w:pPr>
              <w:jc w:val="both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316779">
            <w:pPr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Содействие трудоустройству граждан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9511EC">
            <w:pPr>
              <w:jc w:val="center"/>
              <w:rPr>
                <w:sz w:val="26"/>
                <w:szCs w:val="26"/>
                <w:highlight w:val="yellow"/>
              </w:rPr>
            </w:pPr>
            <w:r w:rsidRPr="00005602">
              <w:rPr>
                <w:color w:val="000000"/>
                <w:sz w:val="26"/>
                <w:szCs w:val="26"/>
              </w:rPr>
              <w:t>10 953,9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F76" w:rsidRPr="00005602" w:rsidRDefault="00051F76" w:rsidP="00316779">
            <w:pPr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Бюджетные средства направлены на предоставление работодателям муниципальной формы  собственности ежемесячной компенсации расходов по оплате труда работников, трудоустроенных на временные рабочие места и страховые взносы в государственные внебюджетные фонды на компенсированный фонд оплаты труда.</w:t>
            </w:r>
          </w:p>
        </w:tc>
      </w:tr>
      <w:tr w:rsidR="00051F76" w:rsidRPr="00005602" w:rsidTr="00005602">
        <w:trPr>
          <w:trHeight w:val="6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FB740F">
            <w:pPr>
              <w:jc w:val="both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 xml:space="preserve">2.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066EEE">
            <w:pPr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Государственное управление охраной труда.</w:t>
            </w:r>
          </w:p>
          <w:p w:rsidR="00051F76" w:rsidRPr="00005602" w:rsidRDefault="00051F76" w:rsidP="00066EEE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316779">
            <w:pPr>
              <w:jc w:val="center"/>
              <w:rPr>
                <w:color w:val="000000"/>
                <w:sz w:val="26"/>
                <w:szCs w:val="26"/>
              </w:rPr>
            </w:pPr>
            <w:r w:rsidRPr="00005602">
              <w:rPr>
                <w:color w:val="000000"/>
                <w:sz w:val="26"/>
                <w:szCs w:val="26"/>
              </w:rPr>
              <w:t>1 636,6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F76" w:rsidRPr="00005602" w:rsidRDefault="00051F76" w:rsidP="00066EEE">
            <w:pPr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Бюджетные средства направлены на государственное управление охраной труда.</w:t>
            </w:r>
          </w:p>
        </w:tc>
      </w:tr>
      <w:tr w:rsidR="00051F76" w:rsidRPr="00005602" w:rsidTr="00005602">
        <w:trPr>
          <w:trHeight w:val="2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066EEE">
            <w:pPr>
              <w:jc w:val="both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316779">
            <w:pPr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  <w:lang w:eastAsia="en-US"/>
              </w:rPr>
              <w:t>Приобретение средств защиты и дезинфицирующих средств для работающих в администрации Советского района, органах администрации Советского района в целях соблюдения мер по предотвращению завоза и распространения новой коронавирусной инфекции, вызванной COVID-19 на территории Советского района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AC5CF4">
            <w:pPr>
              <w:jc w:val="center"/>
              <w:rPr>
                <w:sz w:val="26"/>
                <w:szCs w:val="26"/>
              </w:rPr>
            </w:pPr>
            <w:r w:rsidRPr="00005602">
              <w:rPr>
                <w:color w:val="000000"/>
                <w:sz w:val="26"/>
                <w:szCs w:val="26"/>
                <w:lang w:eastAsia="ru-RU"/>
              </w:rPr>
              <w:t>33,9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F76" w:rsidRPr="00005602" w:rsidRDefault="00051F76" w:rsidP="00316779">
            <w:pPr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Бюджетные средства направлены на приобретение средств защиты и дезинфицирующих средств для работающих в администрации Советского района, органах администрации Советского района в целях соблюдения мер по предотвращению завоза и распространения новой коронавирусной инфекции, вызванной COVID-19 на территории Советского района.</w:t>
            </w:r>
          </w:p>
        </w:tc>
      </w:tr>
      <w:tr w:rsidR="00051F76" w:rsidRPr="00005602" w:rsidTr="00005602">
        <w:trPr>
          <w:trHeight w:val="10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066EEE">
            <w:pPr>
              <w:jc w:val="both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066EEE">
            <w:pPr>
              <w:rPr>
                <w:sz w:val="26"/>
                <w:szCs w:val="26"/>
                <w:lang w:eastAsia="en-US"/>
              </w:rPr>
            </w:pPr>
            <w:r w:rsidRPr="00005602">
              <w:rPr>
                <w:sz w:val="26"/>
                <w:szCs w:val="26"/>
              </w:rPr>
              <w:t>Проведение производственного контроля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AC5CF4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05602">
              <w:rPr>
                <w:color w:val="000000"/>
                <w:sz w:val="26"/>
                <w:szCs w:val="26"/>
                <w:lang w:eastAsia="ru-RU"/>
              </w:rPr>
              <w:t>4,6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F76" w:rsidRPr="00005602" w:rsidRDefault="00051F76" w:rsidP="00066EEE">
            <w:pPr>
              <w:pStyle w:val="western"/>
              <w:ind w:firstLine="33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Бюджетные средства направлены на проведение производственного контроля.</w:t>
            </w:r>
            <w:bookmarkStart w:id="1" w:name="_GoBack"/>
            <w:bookmarkEnd w:id="1"/>
          </w:p>
        </w:tc>
      </w:tr>
      <w:tr w:rsidR="00051F76" w:rsidRPr="00005602" w:rsidTr="00005602">
        <w:trPr>
          <w:trHeight w:val="2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066EEE">
            <w:pPr>
              <w:jc w:val="both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066EEE">
            <w:pPr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Проведение районного этапа окружного конкурса работников организаций (учреждений, предприятий) Советского района «Оказание первой помощи пострадавшим на производстве»</w:t>
            </w:r>
          </w:p>
          <w:p w:rsidR="00051F76" w:rsidRPr="00005602" w:rsidRDefault="00051F76" w:rsidP="00316779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AC5CF4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05602">
              <w:rPr>
                <w:color w:val="000000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F76" w:rsidRPr="00005602" w:rsidRDefault="00051F76" w:rsidP="00066EEE">
            <w:pPr>
              <w:pStyle w:val="western"/>
              <w:ind w:firstLine="33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Бюджетные средства направлены на приобретение рамок для вручения памятных дипломов за участие в муниципальном этапе конкурса работников организаций Ханты-Мансийского автономного округа – Югры «Оказание первой помощи пострадавшим на производстве» в Советском районе.</w:t>
            </w:r>
          </w:p>
          <w:p w:rsidR="00051F76" w:rsidRPr="00005602" w:rsidRDefault="00051F76" w:rsidP="00066EEE">
            <w:pPr>
              <w:ind w:firstLine="33"/>
              <w:rPr>
                <w:sz w:val="26"/>
                <w:szCs w:val="26"/>
              </w:rPr>
            </w:pPr>
          </w:p>
        </w:tc>
      </w:tr>
      <w:tr w:rsidR="00051F76" w:rsidRPr="00005602" w:rsidTr="00005602">
        <w:trPr>
          <w:trHeight w:val="6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066EEE">
            <w:pPr>
              <w:jc w:val="both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316779">
            <w:pPr>
              <w:rPr>
                <w:sz w:val="26"/>
                <w:szCs w:val="26"/>
              </w:rPr>
            </w:pPr>
            <w:r w:rsidRPr="00005602">
              <w:rPr>
                <w:color w:val="000000"/>
                <w:sz w:val="26"/>
                <w:szCs w:val="26"/>
                <w:lang w:eastAsia="ru-RU"/>
              </w:rPr>
              <w:t>Обеспечение методического руководства работой служб охраны труда в организациях Советского района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F76" w:rsidRPr="00005602" w:rsidRDefault="00051F76" w:rsidP="0031677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005602">
              <w:rPr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F76" w:rsidRPr="00005602" w:rsidRDefault="00051F76" w:rsidP="009511E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Подготовлено и направлено 36 методических руководств служб охраны труда. Методическая, справочная литература, нормативно – правовые акты направлены в 202 организации Советского района.</w:t>
            </w:r>
          </w:p>
          <w:p w:rsidR="00051F76" w:rsidRPr="00005602" w:rsidRDefault="00051F76" w:rsidP="002518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Совместно с ООО «Техноавиа – Югра» подготовлено 3 он-лайн выставки-презентации по охране труда и средствам индивидуальной защиты.</w:t>
            </w:r>
          </w:p>
          <w:p w:rsidR="00051F76" w:rsidRPr="00005602" w:rsidRDefault="00051F76" w:rsidP="002518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05602">
              <w:rPr>
                <w:sz w:val="26"/>
                <w:szCs w:val="26"/>
              </w:rPr>
              <w:t>Проведено 7 семинаров – совещаний (по вопросам изменений в Трудовом и пенсионном законодательстве; по вопросам правоприменительной практики при осуществлении контроля за приемом на работу инвалидов; по вопросам подготовки информации о состоянии условий и охраны труда в организациях).</w:t>
            </w:r>
          </w:p>
        </w:tc>
      </w:tr>
    </w:tbl>
    <w:p w:rsidR="00051F76" w:rsidRPr="00005602" w:rsidRDefault="00051F76" w:rsidP="00DE1CDC">
      <w:pPr>
        <w:jc w:val="both"/>
        <w:rPr>
          <w:color w:val="00000A"/>
          <w:sz w:val="26"/>
          <w:szCs w:val="26"/>
          <w:lang w:eastAsia="ru-RU"/>
        </w:rPr>
      </w:pPr>
    </w:p>
    <w:p w:rsidR="00051F76" w:rsidRPr="00005602" w:rsidRDefault="00051F76" w:rsidP="00005602">
      <w:pPr>
        <w:jc w:val="center"/>
        <w:rPr>
          <w:b/>
          <w:color w:val="00000A"/>
          <w:sz w:val="26"/>
          <w:szCs w:val="26"/>
          <w:lang w:eastAsia="ru-RU"/>
        </w:rPr>
      </w:pPr>
      <w:r w:rsidRPr="00005602">
        <w:rPr>
          <w:b/>
          <w:color w:val="00000A"/>
          <w:sz w:val="26"/>
          <w:szCs w:val="26"/>
          <w:lang w:eastAsia="ru-RU"/>
        </w:rPr>
        <w:t>5. Исполнение целевых показателей результатов реализации программы за 2020 год.</w:t>
      </w:r>
    </w:p>
    <w:p w:rsidR="00051F76" w:rsidRPr="00005602" w:rsidRDefault="00051F76" w:rsidP="00DE1CDC">
      <w:pPr>
        <w:ind w:firstLine="567"/>
        <w:jc w:val="both"/>
        <w:rPr>
          <w:b/>
          <w:color w:val="00000A"/>
          <w:sz w:val="26"/>
          <w:szCs w:val="26"/>
          <w:lang w:eastAsia="ru-RU"/>
        </w:rPr>
      </w:pPr>
    </w:p>
    <w:tbl>
      <w:tblPr>
        <w:tblW w:w="10055" w:type="dxa"/>
        <w:tblInd w:w="113" w:type="dxa"/>
        <w:tblLayout w:type="fixed"/>
        <w:tblCellMar>
          <w:left w:w="113" w:type="dxa"/>
        </w:tblCellMar>
        <w:tblLook w:val="0000"/>
      </w:tblPr>
      <w:tblGrid>
        <w:gridCol w:w="567"/>
        <w:gridCol w:w="3393"/>
        <w:gridCol w:w="1701"/>
        <w:gridCol w:w="2268"/>
        <w:gridCol w:w="2126"/>
      </w:tblGrid>
      <w:tr w:rsidR="00051F76" w:rsidRPr="00005602" w:rsidTr="00005602">
        <w:trPr>
          <w:trHeight w:val="22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3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Наименование ц</w:t>
            </w:r>
            <w:r w:rsidRPr="00005602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9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Значение ц</w:t>
            </w:r>
            <w:r w:rsidRPr="00005602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51F76" w:rsidRPr="00005602" w:rsidRDefault="00051F76" w:rsidP="00FB740F">
            <w:pPr>
              <w:jc w:val="center"/>
              <w:rPr>
                <w:rFonts w:ascii="Times New Roman CYR" w:hAnsi="Times New Roman CYR" w:cs="Times New Roman CYR"/>
                <w:sz w:val="26"/>
                <w:szCs w:val="26"/>
                <w:lang w:eastAsia="ru-RU"/>
              </w:rPr>
            </w:pPr>
            <w:r w:rsidRPr="00005602">
              <w:rPr>
                <w:rFonts w:ascii="Times New Roman CYR" w:hAnsi="Times New Roman CYR" w:cs="Times New Roman CYR"/>
                <w:sz w:val="26"/>
                <w:szCs w:val="26"/>
                <w:lang w:eastAsia="ru-RU"/>
              </w:rPr>
              <w:t>Степень достижения целевых значений показателей*</w:t>
            </w:r>
          </w:p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rFonts w:ascii="Times New Roman CYR" w:hAnsi="Times New Roman CYR" w:cs="Times New Roman CYR"/>
                <w:sz w:val="26"/>
                <w:szCs w:val="26"/>
                <w:lang w:eastAsia="ru-RU"/>
              </w:rPr>
              <w:t>(%)</w:t>
            </w:r>
          </w:p>
        </w:tc>
      </w:tr>
      <w:tr w:rsidR="00051F76" w:rsidRPr="00005602" w:rsidTr="00005602">
        <w:trPr>
          <w:trHeight w:val="856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51F76" w:rsidRPr="00005602" w:rsidRDefault="00051F76" w:rsidP="00FB740F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33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51F76" w:rsidRPr="00005602" w:rsidRDefault="00051F76" w:rsidP="00FB740F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по программе</w:t>
            </w:r>
          </w:p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фактически</w:t>
            </w:r>
          </w:p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51F76" w:rsidRPr="00005602" w:rsidRDefault="00051F76" w:rsidP="00FB740F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</w:tr>
      <w:tr w:rsidR="00051F76" w:rsidRPr="00005602" w:rsidTr="00005602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auto"/>
            </w:tcBorders>
          </w:tcPr>
          <w:p w:rsidR="00051F76" w:rsidRPr="00005602" w:rsidRDefault="00051F76" w:rsidP="00FB740F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3393" w:type="dxa"/>
            <w:tcBorders>
              <w:left w:val="single" w:sz="4" w:space="0" w:color="00000A"/>
              <w:bottom w:val="single" w:sz="4" w:space="0" w:color="auto"/>
            </w:tcBorders>
          </w:tcPr>
          <w:p w:rsidR="00051F76" w:rsidRPr="00005602" w:rsidRDefault="00051F76" w:rsidP="00FB740F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color w:val="000000"/>
                <w:sz w:val="26"/>
                <w:szCs w:val="26"/>
                <w:lang w:eastAsia="ru-RU"/>
              </w:rPr>
              <w:t>Численность пострадавших в результате несчастных случаев на производстве</w:t>
            </w:r>
            <w:r w:rsidRPr="00005602">
              <w:rPr>
                <w:color w:val="000000"/>
                <w:sz w:val="26"/>
                <w:szCs w:val="26"/>
                <w:lang w:eastAsia="ru-RU"/>
              </w:rPr>
              <w:br/>
              <w:t>с тяжелым и/или со смертельным исходом в год, человек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</w:tcPr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051F76" w:rsidRPr="00005602" w:rsidRDefault="00051F76" w:rsidP="00AC5CF4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051F76" w:rsidRPr="00005602" w:rsidRDefault="00051F76" w:rsidP="00810A45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100,0</w:t>
            </w:r>
          </w:p>
        </w:tc>
      </w:tr>
      <w:tr w:rsidR="00051F76" w:rsidRPr="00005602" w:rsidTr="00005602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76" w:rsidRPr="00005602" w:rsidRDefault="00051F76" w:rsidP="00FB740F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76" w:rsidRPr="00005602" w:rsidRDefault="00051F76" w:rsidP="00FB740F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sz w:val="26"/>
                <w:szCs w:val="26"/>
              </w:rPr>
              <w:t>Уровень регистрируемой безработицы</w:t>
            </w:r>
            <w:r w:rsidRPr="00005602">
              <w:rPr>
                <w:sz w:val="26"/>
                <w:szCs w:val="26"/>
              </w:rPr>
              <w:br/>
              <w:t>к численности экономически активного населения в Советском районе (на конец года),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76" w:rsidRPr="00005602" w:rsidRDefault="00051F76" w:rsidP="00FB740F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76" w:rsidRPr="00005602" w:rsidRDefault="00051F76" w:rsidP="00251896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6,27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76" w:rsidRPr="00005602" w:rsidRDefault="00051F76" w:rsidP="00251896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005602">
              <w:rPr>
                <w:kern w:val="1"/>
                <w:sz w:val="26"/>
                <w:szCs w:val="26"/>
                <w:lang w:eastAsia="en-US"/>
              </w:rPr>
              <w:t>99,5</w:t>
            </w:r>
          </w:p>
        </w:tc>
      </w:tr>
    </w:tbl>
    <w:p w:rsidR="00051F76" w:rsidRPr="00005602" w:rsidRDefault="00051F76">
      <w:pPr>
        <w:rPr>
          <w:sz w:val="26"/>
          <w:szCs w:val="26"/>
        </w:rPr>
      </w:pPr>
    </w:p>
    <w:p w:rsidR="00051F76" w:rsidRPr="00005602" w:rsidRDefault="00051F76" w:rsidP="00005602">
      <w:pPr>
        <w:tabs>
          <w:tab w:val="num" w:pos="1080"/>
        </w:tabs>
        <w:ind w:firstLine="720"/>
        <w:jc w:val="both"/>
        <w:rPr>
          <w:sz w:val="26"/>
          <w:szCs w:val="26"/>
          <w:highlight w:val="yellow"/>
          <w:lang w:eastAsia="ar-SA"/>
        </w:rPr>
      </w:pPr>
      <w:r w:rsidRPr="00005602">
        <w:rPr>
          <w:sz w:val="26"/>
          <w:szCs w:val="26"/>
        </w:rPr>
        <w:t>*</w:t>
      </w:r>
      <w:r w:rsidRPr="00005602">
        <w:rPr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051F76" w:rsidRPr="00005602" w:rsidRDefault="00051F76" w:rsidP="00005602">
      <w:pPr>
        <w:tabs>
          <w:tab w:val="num" w:pos="1080"/>
        </w:tabs>
        <w:ind w:firstLine="720"/>
        <w:jc w:val="both"/>
        <w:rPr>
          <w:sz w:val="26"/>
          <w:szCs w:val="26"/>
          <w:lang w:eastAsia="ar-SA"/>
        </w:rPr>
      </w:pPr>
      <w:r w:rsidRPr="00005602">
        <w:rPr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 показателя в отчетном году (в %).</w:t>
      </w:r>
    </w:p>
    <w:p w:rsidR="00051F76" w:rsidRPr="00005602" w:rsidRDefault="00051F76" w:rsidP="00072B0C">
      <w:pPr>
        <w:tabs>
          <w:tab w:val="num" w:pos="1080"/>
        </w:tabs>
        <w:spacing w:line="276" w:lineRule="auto"/>
        <w:jc w:val="both"/>
        <w:rPr>
          <w:sz w:val="26"/>
          <w:szCs w:val="26"/>
          <w:lang w:eastAsia="ar-SA"/>
        </w:rPr>
      </w:pPr>
    </w:p>
    <w:p w:rsidR="00051F76" w:rsidRPr="00005602" w:rsidRDefault="00051F76" w:rsidP="00005602">
      <w:pPr>
        <w:suppressAutoHyphens w:val="0"/>
        <w:spacing w:line="276" w:lineRule="auto"/>
        <w:jc w:val="center"/>
        <w:rPr>
          <w:sz w:val="26"/>
          <w:szCs w:val="26"/>
          <w:lang w:eastAsia="ru-RU"/>
        </w:rPr>
      </w:pPr>
      <w:r w:rsidRPr="00005602">
        <w:rPr>
          <w:b/>
          <w:sz w:val="26"/>
          <w:szCs w:val="26"/>
          <w:lang w:eastAsia="ru-RU"/>
        </w:rPr>
        <w:t>6. Результаты оценки эффективности реализации муниципальной программы:</w:t>
      </w:r>
    </w:p>
    <w:p w:rsidR="00051F76" w:rsidRPr="00005602" w:rsidRDefault="00051F76" w:rsidP="00072B0C">
      <w:pPr>
        <w:suppressAutoHyphens w:val="0"/>
        <w:spacing w:line="276" w:lineRule="auto"/>
        <w:ind w:firstLine="709"/>
        <w:jc w:val="both"/>
        <w:rPr>
          <w:rFonts w:eastAsia="SimSun"/>
          <w:b/>
          <w:bCs/>
          <w:iCs/>
          <w:sz w:val="26"/>
          <w:szCs w:val="26"/>
          <w:lang w:eastAsia="ru-RU"/>
        </w:rPr>
      </w:pPr>
    </w:p>
    <w:p w:rsidR="00051F76" w:rsidRPr="00005602" w:rsidRDefault="00051F76" w:rsidP="00072B0C">
      <w:pPr>
        <w:suppressAutoHyphens w:val="0"/>
        <w:spacing w:line="276" w:lineRule="auto"/>
        <w:ind w:firstLine="709"/>
        <w:jc w:val="both"/>
        <w:rPr>
          <w:kern w:val="1"/>
          <w:sz w:val="26"/>
          <w:szCs w:val="26"/>
        </w:rPr>
      </w:pPr>
      <w:r w:rsidRPr="00005602">
        <w:rPr>
          <w:sz w:val="26"/>
          <w:szCs w:val="26"/>
          <w:lang w:eastAsia="ru-RU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005602">
        <w:rPr>
          <w:rFonts w:eastAsia="SimSun"/>
          <w:bCs/>
          <w:iCs/>
          <w:sz w:val="26"/>
          <w:szCs w:val="26"/>
          <w:lang w:eastAsia="ru-RU"/>
        </w:rPr>
        <w:t>«</w:t>
      </w:r>
      <w:r w:rsidRPr="00005602">
        <w:rPr>
          <w:sz w:val="26"/>
          <w:szCs w:val="26"/>
          <w:lang w:eastAsia="ru-RU"/>
        </w:rPr>
        <w:t>О Методике оценки эффективности</w:t>
      </w:r>
      <w:r w:rsidRPr="00005602">
        <w:rPr>
          <w:rFonts w:eastAsia="SimSun"/>
          <w:bCs/>
          <w:iCs/>
          <w:sz w:val="26"/>
          <w:szCs w:val="26"/>
          <w:lang w:eastAsia="ru-RU"/>
        </w:rPr>
        <w:t xml:space="preserve"> </w:t>
      </w:r>
      <w:r w:rsidRPr="00005602">
        <w:rPr>
          <w:color w:val="000000"/>
          <w:sz w:val="26"/>
          <w:szCs w:val="26"/>
          <w:lang w:eastAsia="ru-RU"/>
        </w:rPr>
        <w:t xml:space="preserve">реализации </w:t>
      </w:r>
      <w:r w:rsidRPr="00005602">
        <w:rPr>
          <w:sz w:val="26"/>
          <w:szCs w:val="26"/>
          <w:lang w:eastAsia="ru-RU"/>
        </w:rPr>
        <w:t>муниципальных программ Советского района</w:t>
      </w:r>
      <w:r w:rsidRPr="00005602">
        <w:rPr>
          <w:rFonts w:eastAsia="SimSun"/>
          <w:bCs/>
          <w:iCs/>
          <w:sz w:val="26"/>
          <w:szCs w:val="26"/>
          <w:lang w:eastAsia="ru-RU"/>
        </w:rPr>
        <w:t xml:space="preserve">»  </w:t>
      </w:r>
      <w:r w:rsidRPr="00005602">
        <w:rPr>
          <w:color w:val="00000A"/>
          <w:kern w:val="1"/>
          <w:sz w:val="26"/>
          <w:szCs w:val="26"/>
        </w:rPr>
        <w:t xml:space="preserve">(с изменениями от 31.12.2019 № 452-р) </w:t>
      </w:r>
      <w:r w:rsidRPr="00005602">
        <w:rPr>
          <w:rFonts w:eastAsia="SimSun"/>
          <w:bCs/>
          <w:iCs/>
          <w:kern w:val="1"/>
          <w:sz w:val="26"/>
          <w:szCs w:val="26"/>
          <w:lang w:eastAsia="ru-RU"/>
        </w:rPr>
        <w:t xml:space="preserve">  </w:t>
      </w:r>
      <w:r w:rsidRPr="00005602">
        <w:rPr>
          <w:rFonts w:eastAsia="SimSun"/>
          <w:bCs/>
          <w:iCs/>
          <w:sz w:val="26"/>
          <w:szCs w:val="26"/>
          <w:lang w:eastAsia="ru-RU"/>
        </w:rPr>
        <w:t xml:space="preserve">программа </w:t>
      </w:r>
      <w:r w:rsidRPr="00005602">
        <w:rPr>
          <w:sz w:val="26"/>
          <w:szCs w:val="26"/>
          <w:lang w:eastAsia="ru-RU"/>
        </w:rPr>
        <w:t>оценивается как «умеренно эффективная»  (значение балльной интегральной оценки составляет – 7,87 баллов).</w:t>
      </w:r>
      <w:r w:rsidRPr="00005602">
        <w:rPr>
          <w:kern w:val="1"/>
          <w:sz w:val="26"/>
          <w:szCs w:val="26"/>
        </w:rPr>
        <w:t xml:space="preserve"> </w:t>
      </w:r>
    </w:p>
    <w:p w:rsidR="00051F76" w:rsidRPr="00005602" w:rsidRDefault="00051F76" w:rsidP="00901160">
      <w:pPr>
        <w:jc w:val="both"/>
        <w:rPr>
          <w:sz w:val="26"/>
          <w:szCs w:val="26"/>
          <w:lang w:eastAsia="ru-RU"/>
        </w:rPr>
      </w:pPr>
    </w:p>
    <w:sectPr w:rsidR="00051F76" w:rsidRPr="00005602" w:rsidSect="00005602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multilevel"/>
    <w:tmpl w:val="0284ED40"/>
    <w:name w:val="WW8Num4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5"/>
      <w:numFmt w:val="decimal"/>
      <w:lvlText w:val="%1.%2.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"/>
        </w:tabs>
        <w:ind w:left="128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8"/>
        </w:tabs>
        <w:ind w:left="1288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08"/>
        </w:tabs>
        <w:ind w:left="1648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08"/>
        </w:tabs>
        <w:ind w:left="1648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208"/>
        </w:tabs>
        <w:ind w:left="2008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08"/>
        </w:tabs>
        <w:ind w:left="2008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08"/>
        </w:tabs>
        <w:ind w:left="2368" w:hanging="1800"/>
      </w:pPr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5246"/>
    <w:rsid w:val="00005602"/>
    <w:rsid w:val="00051F76"/>
    <w:rsid w:val="00066EEE"/>
    <w:rsid w:val="00072B0C"/>
    <w:rsid w:val="000C4F8A"/>
    <w:rsid w:val="000C7B5F"/>
    <w:rsid w:val="00101452"/>
    <w:rsid w:val="001A6467"/>
    <w:rsid w:val="00215D89"/>
    <w:rsid w:val="00251896"/>
    <w:rsid w:val="00316779"/>
    <w:rsid w:val="00317B0A"/>
    <w:rsid w:val="00354877"/>
    <w:rsid w:val="00380932"/>
    <w:rsid w:val="003C5B08"/>
    <w:rsid w:val="004D1999"/>
    <w:rsid w:val="005F25D5"/>
    <w:rsid w:val="00627E9B"/>
    <w:rsid w:val="006471D2"/>
    <w:rsid w:val="00685246"/>
    <w:rsid w:val="006E42E9"/>
    <w:rsid w:val="006E7396"/>
    <w:rsid w:val="007A4333"/>
    <w:rsid w:val="007F0AA0"/>
    <w:rsid w:val="007F4276"/>
    <w:rsid w:val="00810A45"/>
    <w:rsid w:val="008B205D"/>
    <w:rsid w:val="00901160"/>
    <w:rsid w:val="00905FB0"/>
    <w:rsid w:val="009466A3"/>
    <w:rsid w:val="009511EC"/>
    <w:rsid w:val="00A11BB5"/>
    <w:rsid w:val="00AC0D9B"/>
    <w:rsid w:val="00AC5CF4"/>
    <w:rsid w:val="00AC7970"/>
    <w:rsid w:val="00B00F4C"/>
    <w:rsid w:val="00B24544"/>
    <w:rsid w:val="00BE61CA"/>
    <w:rsid w:val="00D91982"/>
    <w:rsid w:val="00DA1E0A"/>
    <w:rsid w:val="00DC7F53"/>
    <w:rsid w:val="00DE1CDC"/>
    <w:rsid w:val="00DE4013"/>
    <w:rsid w:val="00DF322D"/>
    <w:rsid w:val="00DF795E"/>
    <w:rsid w:val="00E462AD"/>
    <w:rsid w:val="00EC2A62"/>
    <w:rsid w:val="00FA01EF"/>
    <w:rsid w:val="00FA69A7"/>
    <w:rsid w:val="00FB13B6"/>
    <w:rsid w:val="00FB740F"/>
    <w:rsid w:val="00FF0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CD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DE1CDC"/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901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116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99"/>
    <w:qFormat/>
    <w:rsid w:val="00EC2A6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F25D5"/>
    <w:rPr>
      <w:rFonts w:cs="Times New Roman"/>
      <w:color w:val="0000FF"/>
      <w:u w:val="single"/>
    </w:rPr>
  </w:style>
  <w:style w:type="paragraph" w:customStyle="1" w:styleId="western">
    <w:name w:val="western"/>
    <w:basedOn w:val="Normal"/>
    <w:uiPriority w:val="99"/>
    <w:rsid w:val="00AC5CF4"/>
    <w:pPr>
      <w:suppressAutoHyphens w:val="0"/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3</Pages>
  <Words>768</Words>
  <Characters>4384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Дамашева Светлана Геннадьевн</dc:creator>
  <cp:keywords/>
  <dc:description/>
  <cp:lastModifiedBy>FuckYouBill</cp:lastModifiedBy>
  <cp:revision>10</cp:revision>
  <cp:lastPrinted>2021-01-26T09:45:00Z</cp:lastPrinted>
  <dcterms:created xsi:type="dcterms:W3CDTF">2021-01-11T12:45:00Z</dcterms:created>
  <dcterms:modified xsi:type="dcterms:W3CDTF">2021-03-26T10:35:00Z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